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EE3A7" w14:textId="32E57DBA" w:rsidR="00BA00AB" w:rsidRDefault="00C7471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WAYE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d.ca.1485)</w:t>
      </w:r>
    </w:p>
    <w:p w14:paraId="2AE4472C" w14:textId="77777777" w:rsidR="00C74717" w:rsidRDefault="00C74717" w:rsidP="009139A6">
      <w:pPr>
        <w:pStyle w:val="NoSpacing"/>
        <w:rPr>
          <w:rFonts w:cs="Times New Roman"/>
          <w:szCs w:val="24"/>
        </w:rPr>
      </w:pPr>
    </w:p>
    <w:p w14:paraId="7F8180A9" w14:textId="77777777" w:rsidR="00C74717" w:rsidRDefault="00C74717" w:rsidP="009139A6">
      <w:pPr>
        <w:pStyle w:val="NoSpacing"/>
        <w:rPr>
          <w:rFonts w:cs="Times New Roman"/>
          <w:szCs w:val="24"/>
        </w:rPr>
      </w:pPr>
    </w:p>
    <w:p w14:paraId="618F3ABE" w14:textId="4FD99BA0" w:rsidR="00C74717" w:rsidRDefault="00C7471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Oct.1485</w:t>
      </w:r>
      <w:r>
        <w:rPr>
          <w:rFonts w:cs="Times New Roman"/>
          <w:szCs w:val="24"/>
        </w:rPr>
        <w:tab/>
        <w:t xml:space="preserve">Writ of diem </w:t>
      </w:r>
      <w:proofErr w:type="spellStart"/>
      <w:r>
        <w:rPr>
          <w:rFonts w:cs="Times New Roman"/>
          <w:szCs w:val="24"/>
        </w:rPr>
        <w:t>clausit</w:t>
      </w:r>
      <w:proofErr w:type="spellEnd"/>
      <w:r>
        <w:rPr>
          <w:rFonts w:cs="Times New Roman"/>
          <w:szCs w:val="24"/>
        </w:rPr>
        <w:t xml:space="preserve"> extremum to the Escheator of Devon and Cornwall.</w:t>
      </w:r>
    </w:p>
    <w:p w14:paraId="6ED79C42" w14:textId="10B702F6" w:rsidR="00C74717" w:rsidRDefault="00C7471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1485-1509 p.2)</w:t>
      </w:r>
    </w:p>
    <w:p w14:paraId="154E08E3" w14:textId="77777777" w:rsidR="00C74717" w:rsidRDefault="00C74717" w:rsidP="009139A6">
      <w:pPr>
        <w:pStyle w:val="NoSpacing"/>
        <w:rPr>
          <w:rFonts w:cs="Times New Roman"/>
          <w:szCs w:val="24"/>
        </w:rPr>
      </w:pPr>
    </w:p>
    <w:p w14:paraId="3CA46280" w14:textId="77777777" w:rsidR="00C74717" w:rsidRDefault="00C74717" w:rsidP="009139A6">
      <w:pPr>
        <w:pStyle w:val="NoSpacing"/>
        <w:rPr>
          <w:rFonts w:cs="Times New Roman"/>
          <w:szCs w:val="24"/>
        </w:rPr>
      </w:pPr>
    </w:p>
    <w:p w14:paraId="505D1DFF" w14:textId="3FBAEDB4" w:rsidR="00C74717" w:rsidRPr="00C74717" w:rsidRDefault="00C7471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April 2024</w:t>
      </w:r>
    </w:p>
    <w:sectPr w:rsidR="00C74717" w:rsidRPr="00C7471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37E5E" w14:textId="77777777" w:rsidR="00C74717" w:rsidRDefault="00C74717" w:rsidP="009139A6">
      <w:r>
        <w:separator/>
      </w:r>
    </w:p>
  </w:endnote>
  <w:endnote w:type="continuationSeparator" w:id="0">
    <w:p w14:paraId="3A269876" w14:textId="77777777" w:rsidR="00C74717" w:rsidRDefault="00C7471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9BEF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ADC0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48F4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16DA5" w14:textId="77777777" w:rsidR="00C74717" w:rsidRDefault="00C74717" w:rsidP="009139A6">
      <w:r>
        <w:separator/>
      </w:r>
    </w:p>
  </w:footnote>
  <w:footnote w:type="continuationSeparator" w:id="0">
    <w:p w14:paraId="40F61A4D" w14:textId="77777777" w:rsidR="00C74717" w:rsidRDefault="00C7471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F63A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71A6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5F2F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717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74717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67CD5C"/>
  <w15:chartTrackingRefBased/>
  <w15:docId w15:val="{206EEE11-8AA7-4AAA-9911-002EEE6B6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2024-04-06T18:53:00Z</dcterms:created>
  <dcterms:modified xsi:type="dcterms:W3CDTF">2024-04-06T18:55:00Z</dcterms:modified>
</cp:coreProperties>
</file>